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E73" w:rsidRDefault="00850E73" w:rsidP="00850E73">
      <w:pPr>
        <w:rPr>
          <w:rStyle w:val="s1"/>
        </w:rPr>
      </w:pPr>
      <w:r>
        <w:rPr>
          <w:rStyle w:val="s1"/>
          <w:u w:val="single"/>
        </w:rPr>
        <w:t>sir William SWAFFHAM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850E73" w:rsidRDefault="00850E73" w:rsidP="00850E73">
      <w:pPr>
        <w:rPr>
          <w:rStyle w:val="s1"/>
        </w:rPr>
      </w:pPr>
      <w:r>
        <w:rPr>
          <w:rStyle w:val="s1"/>
        </w:rPr>
        <w:t>Priest.</w:t>
      </w:r>
    </w:p>
    <w:p w:rsidR="00850E73" w:rsidRDefault="00850E73" w:rsidP="00850E73">
      <w:pPr>
        <w:rPr>
          <w:rStyle w:val="s1"/>
        </w:rPr>
      </w:pPr>
    </w:p>
    <w:p w:rsidR="00850E73" w:rsidRDefault="00850E73" w:rsidP="00850E73">
      <w:pPr>
        <w:rPr>
          <w:rStyle w:val="s1"/>
        </w:rPr>
      </w:pPr>
    </w:p>
    <w:p w:rsidR="00850E73" w:rsidRDefault="00850E73" w:rsidP="00850E73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850E73" w:rsidRDefault="00850E73" w:rsidP="00850E73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106)</w:t>
      </w:r>
    </w:p>
    <w:p w:rsidR="00850E73" w:rsidRDefault="00850E73" w:rsidP="00850E73">
      <w:pPr>
        <w:rPr>
          <w:rStyle w:val="s1"/>
        </w:rPr>
      </w:pPr>
    </w:p>
    <w:p w:rsidR="00850E73" w:rsidRDefault="00850E73" w:rsidP="00850E73">
      <w:pPr>
        <w:rPr>
          <w:rStyle w:val="s1"/>
        </w:rPr>
      </w:pPr>
    </w:p>
    <w:p w:rsidR="00850E73" w:rsidRDefault="00850E73" w:rsidP="00850E73">
      <w:pPr>
        <w:rPr>
          <w:rStyle w:val="s1"/>
        </w:rPr>
      </w:pPr>
      <w:r>
        <w:rPr>
          <w:rStyle w:val="s1"/>
        </w:rPr>
        <w:t>28 February 2017</w:t>
      </w:r>
    </w:p>
    <w:p w:rsidR="006B2F86" w:rsidRPr="00E71FC3" w:rsidRDefault="00850E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73" w:rsidRDefault="00850E73" w:rsidP="00E71FC3">
      <w:r>
        <w:separator/>
      </w:r>
    </w:p>
  </w:endnote>
  <w:endnote w:type="continuationSeparator" w:id="0">
    <w:p w:rsidR="00850E73" w:rsidRDefault="00850E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73" w:rsidRDefault="00850E73" w:rsidP="00E71FC3">
      <w:r>
        <w:separator/>
      </w:r>
    </w:p>
  </w:footnote>
  <w:footnote w:type="continuationSeparator" w:id="0">
    <w:p w:rsidR="00850E73" w:rsidRDefault="00850E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73"/>
    <w:rsid w:val="001A7C09"/>
    <w:rsid w:val="00577BD5"/>
    <w:rsid w:val="00656CBA"/>
    <w:rsid w:val="006A1F77"/>
    <w:rsid w:val="00733BE7"/>
    <w:rsid w:val="00850E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0F1CB2-2E65-4A4C-9625-9C37AC9C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50E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50E7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50E7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2017-03-14T22:30:00Z</dcterms:created>
  <dcterms:modified xsi:type="dcterms:W3CDTF">2017-03-14T22:31:00Z</dcterms:modified>
</cp:coreProperties>
</file>